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040D59C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D80E42">
        <w:rPr>
          <w:rStyle w:val="Strong"/>
          <w:rFonts w:asciiTheme="minorHAnsi" w:hAnsiTheme="minorHAnsi" w:cstheme="minorHAnsi"/>
          <w:lang w:val="en-GB"/>
        </w:rPr>
        <w:t>25-G005-21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12FEF21B" w:rsidR="00C44890" w:rsidRPr="00492684" w:rsidRDefault="00D80E42" w:rsidP="00C44890">
      <w:pPr>
        <w:rPr>
          <w:lang w:val="en-GB"/>
        </w:rPr>
      </w:pPr>
      <w:r>
        <w:rPr>
          <w:lang w:val="en-GB"/>
        </w:rPr>
        <w:t>The ICT Equipment is one of needs of the Ministry of Finance and Economic Development for their staffs to perform and execute their work and tasks well.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649EDA27" w:rsidR="002A4740" w:rsidRPr="00D80E42" w:rsidRDefault="00D80E42" w:rsidP="00C44890">
      <w:pPr>
        <w:rPr>
          <w:lang w:val="en-GB"/>
        </w:rPr>
      </w:pPr>
      <w:r>
        <w:rPr>
          <w:lang w:val="en-GB"/>
        </w:rPr>
        <w:t xml:space="preserve">Please note that the complete list of Requirements can be found in the </w:t>
      </w:r>
      <w:r>
        <w:rPr>
          <w:b/>
          <w:bCs/>
          <w:i/>
          <w:iCs/>
          <w:lang w:val="en-GB"/>
        </w:rPr>
        <w:t>Instructions on How to Submit a Quotation</w:t>
      </w:r>
      <w:r>
        <w:rPr>
          <w:lang w:val="en-GB"/>
        </w:rPr>
        <w:t xml:space="preserve"> template, page 5.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0F82E6C1" w:rsidR="00C44890" w:rsidRPr="00492684" w:rsidRDefault="00D80E42" w:rsidP="00C44890">
      <w:pPr>
        <w:rPr>
          <w:lang w:val="en-GB"/>
        </w:rPr>
      </w:pPr>
      <w:r>
        <w:rPr>
          <w:lang w:val="en-GB"/>
        </w:rPr>
        <w:t>Not Applicable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295D04EA" w:rsidR="00C44890" w:rsidRPr="00492684" w:rsidRDefault="00A50CB6" w:rsidP="00C44890">
      <w:pPr>
        <w:rPr>
          <w:lang w:val="en-GB"/>
        </w:rPr>
      </w:pPr>
      <w:r>
        <w:rPr>
          <w:lang w:val="en-GB"/>
        </w:rPr>
        <w:t xml:space="preserve">By end of this year or subject to your </w:t>
      </w:r>
      <w:r w:rsidR="00A70F95">
        <w:rPr>
          <w:lang w:val="en-GB"/>
        </w:rPr>
        <w:t xml:space="preserve">delivery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563C405A" w14:textId="77777777" w:rsidR="002A4740" w:rsidRDefault="00332BF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Laptop</w:t>
            </w:r>
          </w:p>
          <w:p w14:paraId="07D45278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CPU: i7</w:t>
            </w:r>
          </w:p>
          <w:p w14:paraId="5F29C108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RAM: 8GB or more</w:t>
            </w:r>
          </w:p>
          <w:p w14:paraId="195F825C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HARDDRIVE: 256GB SSD</w:t>
            </w:r>
          </w:p>
          <w:p w14:paraId="3F36A8CF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OS: WIINDOWS 10 PRO</w:t>
            </w:r>
          </w:p>
          <w:p w14:paraId="05CF36B4" w14:textId="77777777" w:rsidR="00332BF6" w:rsidRDefault="00332BF6" w:rsidP="00332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And built-in ports such as:</w:t>
            </w:r>
          </w:p>
          <w:p w14:paraId="7D54F39F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Ethernet Port</w:t>
            </w:r>
          </w:p>
          <w:p w14:paraId="27CC9154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Wifi</w:t>
            </w:r>
            <w:proofErr w:type="spellEnd"/>
            <w:r>
              <w:rPr>
                <w:lang w:val="en-GB"/>
              </w:rPr>
              <w:t xml:space="preserve"> enabled</w:t>
            </w:r>
          </w:p>
          <w:p w14:paraId="13079516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VGA</w:t>
            </w:r>
          </w:p>
          <w:p w14:paraId="78FB5E75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HDMI</w:t>
            </w:r>
          </w:p>
          <w:p w14:paraId="0244E005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USB</w:t>
            </w:r>
          </w:p>
          <w:p w14:paraId="75246D65" w14:textId="77777777" w:rsid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Headphone</w:t>
            </w:r>
          </w:p>
          <w:p w14:paraId="6A4A0819" w14:textId="4CA86FA9" w:rsidR="00332BF6" w:rsidRPr="00332BF6" w:rsidRDefault="00332BF6" w:rsidP="00332BF6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Mic</w:t>
            </w:r>
          </w:p>
        </w:tc>
        <w:tc>
          <w:tcPr>
            <w:tcW w:w="1134" w:type="dxa"/>
          </w:tcPr>
          <w:p w14:paraId="352597C6" w14:textId="4B64AC93" w:rsidR="002A4740" w:rsidRPr="00492684" w:rsidRDefault="004346F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12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1725DD67" w:rsidR="002A4740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Multi-function printer</w:t>
            </w:r>
          </w:p>
        </w:tc>
        <w:tc>
          <w:tcPr>
            <w:tcW w:w="1134" w:type="dxa"/>
          </w:tcPr>
          <w:p w14:paraId="468F09AE" w14:textId="22AB824D" w:rsidR="002A4740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61EE3" w:rsidRPr="00492684" w14:paraId="56BA79C5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9DFF8F8" w14:textId="30AD205C" w:rsidR="00D61EE3" w:rsidRPr="00492684" w:rsidRDefault="00D61EE3" w:rsidP="00C44890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678" w:type="dxa"/>
          </w:tcPr>
          <w:p w14:paraId="6FD91243" w14:textId="77777777" w:rsidR="00D61EE3" w:rsidRDefault="00D61EE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112CA">
              <w:rPr>
                <w:lang w:val="en-GB"/>
              </w:rPr>
              <w:t>Computer</w:t>
            </w:r>
            <w:r w:rsidR="003112CA" w:rsidRPr="003112CA">
              <w:rPr>
                <w:lang w:val="en-GB"/>
              </w:rPr>
              <w:t xml:space="preserve"> FULL</w:t>
            </w:r>
            <w:r w:rsidRPr="003112CA">
              <w:rPr>
                <w:lang w:val="en-GB"/>
              </w:rPr>
              <w:t xml:space="preserve"> Set</w:t>
            </w:r>
          </w:p>
          <w:p w14:paraId="2D5C425C" w14:textId="77777777" w:rsidR="003112CA" w:rsidRDefault="003112CA" w:rsidP="003112CA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CPU: i5</w:t>
            </w:r>
          </w:p>
          <w:p w14:paraId="0E457215" w14:textId="77777777" w:rsidR="003112CA" w:rsidRDefault="003112CA" w:rsidP="003112CA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RAM: 8GB or more</w:t>
            </w:r>
          </w:p>
          <w:p w14:paraId="2B338B65" w14:textId="77777777" w:rsidR="003112CA" w:rsidRDefault="003112CA" w:rsidP="003112CA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ROM: 250 or more SSD</w:t>
            </w:r>
          </w:p>
          <w:p w14:paraId="4912D710" w14:textId="77777777" w:rsidR="003112CA" w:rsidRDefault="003112CA" w:rsidP="003112CA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OS: Windows 10 Pro</w:t>
            </w:r>
          </w:p>
          <w:p w14:paraId="205F41EC" w14:textId="4DDAF4ED" w:rsidR="003112CA" w:rsidRPr="003112CA" w:rsidRDefault="003112CA" w:rsidP="003112CA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Keyboard, Mouse, Screen</w:t>
            </w:r>
          </w:p>
        </w:tc>
        <w:tc>
          <w:tcPr>
            <w:tcW w:w="1134" w:type="dxa"/>
          </w:tcPr>
          <w:p w14:paraId="0170D015" w14:textId="1C955B0C" w:rsidR="00D61EE3" w:rsidRDefault="00D61EE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59" w:type="dxa"/>
          </w:tcPr>
          <w:p w14:paraId="5FEB64D5" w14:textId="77777777" w:rsidR="00D61EE3" w:rsidRPr="00492684" w:rsidRDefault="00D61EE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48829DA" w14:textId="77777777" w:rsidR="00D61EE3" w:rsidRPr="00492684" w:rsidRDefault="00D61EE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4CCF9DB0" w:rsidR="002A4740" w:rsidRPr="00492684" w:rsidRDefault="00D61EE3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2FBC76F0" w14:textId="77777777" w:rsidR="002A4740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Mouse</w:t>
            </w:r>
          </w:p>
          <w:p w14:paraId="7A7B1DBF" w14:textId="77777777" w:rsidR="00EB572B" w:rsidRDefault="00EB572B" w:rsidP="00EB572B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Wireless (18)</w:t>
            </w:r>
          </w:p>
          <w:p w14:paraId="2B307F71" w14:textId="3E59CB70" w:rsidR="00EB572B" w:rsidRPr="00EB572B" w:rsidRDefault="00EB572B" w:rsidP="00EB572B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Non-wireless (6)</w:t>
            </w:r>
          </w:p>
        </w:tc>
        <w:tc>
          <w:tcPr>
            <w:tcW w:w="1134" w:type="dxa"/>
          </w:tcPr>
          <w:p w14:paraId="7E95E12C" w14:textId="111F14E6" w:rsidR="002A4740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064F8100" w:rsidR="002A4740" w:rsidRPr="00492684" w:rsidRDefault="00D61EE3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4678" w:type="dxa"/>
          </w:tcPr>
          <w:p w14:paraId="5390BBF6" w14:textId="7AD6B61B" w:rsidR="002A4740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Internet Cable</w:t>
            </w:r>
          </w:p>
        </w:tc>
        <w:tc>
          <w:tcPr>
            <w:tcW w:w="1134" w:type="dxa"/>
          </w:tcPr>
          <w:p w14:paraId="7287B7A9" w14:textId="1A1533E8" w:rsidR="002A4740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B572B" w:rsidRPr="00492684" w14:paraId="0DC010D2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E33296C" w14:textId="368A2EE8" w:rsidR="00EB572B" w:rsidRPr="00492684" w:rsidRDefault="00D61EE3" w:rsidP="00C44890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678" w:type="dxa"/>
          </w:tcPr>
          <w:p w14:paraId="24951944" w14:textId="77777777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Server</w:t>
            </w:r>
          </w:p>
          <w:p w14:paraId="3BC90E71" w14:textId="7EDB00BC" w:rsidR="00EB572B" w:rsidRPr="00EB572B" w:rsidRDefault="00EB572B" w:rsidP="00EB572B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Gen10Rack, 64GB ram, 5.4TB (</w:t>
            </w:r>
            <w:proofErr w:type="spellStart"/>
            <w:r>
              <w:rPr>
                <w:lang w:val="en-GB"/>
              </w:rPr>
              <w:t>inRAID</w:t>
            </w:r>
            <w:proofErr w:type="spellEnd"/>
            <w:r>
              <w:rPr>
                <w:lang w:val="en-GB"/>
              </w:rPr>
              <w:t>), Windows server 2019 or new version + additional core license 3-year warrant</w:t>
            </w:r>
          </w:p>
        </w:tc>
        <w:tc>
          <w:tcPr>
            <w:tcW w:w="1134" w:type="dxa"/>
          </w:tcPr>
          <w:p w14:paraId="2B3BE8C8" w14:textId="4D15EC80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345E116E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7CF7B76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B572B" w:rsidRPr="00492684" w14:paraId="519263D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6D2F8C2" w14:textId="35AD7647" w:rsidR="00EB572B" w:rsidRPr="00492684" w:rsidRDefault="00D61EE3" w:rsidP="00C44890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678" w:type="dxa"/>
          </w:tcPr>
          <w:p w14:paraId="5C1E261A" w14:textId="77777777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Uninterruptible power supply</w:t>
            </w:r>
          </w:p>
          <w:p w14:paraId="769E0729" w14:textId="00800714" w:rsidR="00EB572B" w:rsidRPr="00EB572B" w:rsidRDefault="00EB572B" w:rsidP="00EB572B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UPS 10KVA 6 Rack unit</w:t>
            </w:r>
          </w:p>
        </w:tc>
        <w:tc>
          <w:tcPr>
            <w:tcW w:w="1134" w:type="dxa"/>
          </w:tcPr>
          <w:p w14:paraId="2785A42F" w14:textId="4B96EFF1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4CF87551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2B980E2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B572B" w:rsidRPr="00492684" w14:paraId="2638B91C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A96C34" w14:textId="2F431F3F" w:rsidR="00EB572B" w:rsidRPr="00492684" w:rsidRDefault="00D61EE3" w:rsidP="00C44890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678" w:type="dxa"/>
          </w:tcPr>
          <w:p w14:paraId="68A8A04C" w14:textId="77777777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Extension battery for USP</w:t>
            </w:r>
          </w:p>
          <w:p w14:paraId="08A8B846" w14:textId="4FA6C58D" w:rsidR="00EB572B" w:rsidRPr="00EB572B" w:rsidRDefault="00EB572B" w:rsidP="00EB572B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Extended battery module</w:t>
            </w:r>
          </w:p>
        </w:tc>
        <w:tc>
          <w:tcPr>
            <w:tcW w:w="1134" w:type="dxa"/>
          </w:tcPr>
          <w:p w14:paraId="4BB1FD71" w14:textId="787FCDD5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0654B1BE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A3389C1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B572B" w:rsidRPr="00492684" w14:paraId="25C97A6C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4DFE4F5" w14:textId="0C7AA2BF" w:rsidR="00EB572B" w:rsidRDefault="00D61EE3" w:rsidP="00C44890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678" w:type="dxa"/>
          </w:tcPr>
          <w:p w14:paraId="0E30F711" w14:textId="77777777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Tool Kit set</w:t>
            </w:r>
          </w:p>
          <w:p w14:paraId="3C5F5C60" w14:textId="604FDE7B" w:rsidR="00F8787F" w:rsidRPr="00F8787F" w:rsidRDefault="00F8787F" w:rsidP="00F8787F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100 pieces or more including hand tool set with hammer, plier, screwdriver set, socket kit, with carrying toolbox</w:t>
            </w:r>
          </w:p>
        </w:tc>
        <w:tc>
          <w:tcPr>
            <w:tcW w:w="1134" w:type="dxa"/>
          </w:tcPr>
          <w:p w14:paraId="3167B2C1" w14:textId="5A086A0D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24174D2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42B8CE8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B572B" w:rsidRPr="00492684" w14:paraId="090C1C1B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22725E5" w14:textId="7830A4F3" w:rsidR="00EB572B" w:rsidRDefault="00D61EE3" w:rsidP="00C44890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4678" w:type="dxa"/>
          </w:tcPr>
          <w:p w14:paraId="51C39C9C" w14:textId="77777777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Drill &amp; Drill pits</w:t>
            </w:r>
          </w:p>
          <w:p w14:paraId="52E576A4" w14:textId="186F7F12" w:rsidR="00F8787F" w:rsidRPr="00F8787F" w:rsidRDefault="00F8787F" w:rsidP="00F8787F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Cordless power tool &amp; drill kits with pits</w:t>
            </w:r>
          </w:p>
        </w:tc>
        <w:tc>
          <w:tcPr>
            <w:tcW w:w="1134" w:type="dxa"/>
          </w:tcPr>
          <w:p w14:paraId="4805511D" w14:textId="4597DDAC" w:rsidR="00EB572B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0F058FB8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3673293" w14:textId="77777777" w:rsidR="00EB572B" w:rsidRPr="00492684" w:rsidRDefault="00EB572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6DACC" w14:textId="77777777" w:rsidR="003B368E" w:rsidRDefault="003B368E">
      <w:r>
        <w:separator/>
      </w:r>
    </w:p>
  </w:endnote>
  <w:endnote w:type="continuationSeparator" w:id="0">
    <w:p w14:paraId="796C152F" w14:textId="77777777" w:rsidR="003B368E" w:rsidRDefault="003B368E">
      <w:r>
        <w:continuationSeparator/>
      </w:r>
    </w:p>
  </w:endnote>
  <w:endnote w:type="continuationNotice" w:id="1">
    <w:p w14:paraId="37B25C1A" w14:textId="77777777" w:rsidR="003B368E" w:rsidRDefault="003B36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ED7D66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112CA">
      <w:rPr>
        <w:noProof/>
      </w:rPr>
      <w:t>2021-12-23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6507" w14:textId="77777777" w:rsidR="003B368E" w:rsidRDefault="003B368E">
      <w:r>
        <w:separator/>
      </w:r>
    </w:p>
  </w:footnote>
  <w:footnote w:type="continuationSeparator" w:id="0">
    <w:p w14:paraId="7C329109" w14:textId="77777777" w:rsidR="003B368E" w:rsidRDefault="003B368E">
      <w:r>
        <w:continuationSeparator/>
      </w:r>
    </w:p>
  </w:footnote>
  <w:footnote w:type="continuationNotice" w:id="1">
    <w:p w14:paraId="173DEDDD" w14:textId="77777777" w:rsidR="003B368E" w:rsidRDefault="003B36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A5CEE"/>
    <w:multiLevelType w:val="hybridMultilevel"/>
    <w:tmpl w:val="F818734A"/>
    <w:lvl w:ilvl="0" w:tplc="7C96158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13"/>
  </w:num>
  <w:num w:numId="14">
    <w:abstractNumId w:val="3"/>
  </w:num>
  <w:num w:numId="15">
    <w:abstractNumId w:val="8"/>
  </w:num>
  <w:num w:numId="1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GzMDewNDKyNDY1tzBX0lEKTi0uzszPAykwrgUAzLr9DywAAAA="/>
  </w:docVars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2F3B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2CA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BF6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68E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6F6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5D9F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F1B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0471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0CB6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0F95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EE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E42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572B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87F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817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78</TotalTime>
  <Pages>3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1579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8</cp:revision>
  <cp:lastPrinted>2013-10-18T08:32:00Z</cp:lastPrinted>
  <dcterms:created xsi:type="dcterms:W3CDTF">2020-07-06T12:33:00Z</dcterms:created>
  <dcterms:modified xsi:type="dcterms:W3CDTF">2021-12-23T03:29:00Z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